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27661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11091/011-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D55588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D55588" w:rsidRPr="00D55588">
          <w:rPr>
            <w:bCs/>
          </w:rPr>
          <w:t>24</w:t>
        </w:r>
        <w:r w:rsidR="00D55588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276613" w:rsidRPr="0027661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276613" w:rsidRPr="0027661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276613" w:rsidRPr="00276613">
          <w:rPr>
            <w:rStyle w:val="aa"/>
          </w:rPr>
          <w:t xml:space="preserve"> Стерилизационная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276613" w:rsidRPr="00276613">
          <w:rPr>
            <w:u w:val="single"/>
          </w:rPr>
          <w:t xml:space="preserve"> 11091/011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276613" w:rsidRPr="00276613">
          <w:rPr>
            <w:rStyle w:val="aa"/>
          </w:rPr>
          <w:t xml:space="preserve"> Медицинская сестра стерилизационной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276613" w:rsidRPr="00276613">
          <w:rPr>
            <w:rStyle w:val="aa"/>
          </w:rPr>
          <w:t xml:space="preserve"> 24276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276613" w:rsidRPr="0027661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D55588" w:rsidRPr="004D77C1" w:rsidTr="00C9085E">
        <w:trPr>
          <w:jc w:val="center"/>
        </w:trPr>
        <w:tc>
          <w:tcPr>
            <w:tcW w:w="4678" w:type="dxa"/>
            <w:vAlign w:val="center"/>
          </w:tcPr>
          <w:p w:rsidR="00D55588" w:rsidRPr="004D77C1" w:rsidRDefault="00D55588" w:rsidP="00D55588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D55588" w:rsidRPr="004D77C1" w:rsidTr="00C9085E">
        <w:trPr>
          <w:jc w:val="center"/>
        </w:trPr>
        <w:tc>
          <w:tcPr>
            <w:tcW w:w="4678" w:type="dxa"/>
            <w:vAlign w:val="center"/>
          </w:tcPr>
          <w:p w:rsidR="00D55588" w:rsidRDefault="00D55588" w:rsidP="00D55588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D55588" w:rsidRDefault="00D55588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D55588" w:rsidRDefault="00D55588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D55588" w:rsidRDefault="00D55588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D55588" w:rsidRDefault="00D55588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55588" w:rsidRPr="00D55588" w:rsidRDefault="008554D9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D55588" w:rsidRPr="00D55588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D55588" w:rsidRPr="00D55588" w:rsidRDefault="00D55588" w:rsidP="00AD14A4">
      <w:r w:rsidRPr="00D55588">
        <w:t>- Руководство по эксплуатации прибора контроля параметров воздушной среды Метеометра МЭС-200А ЯВША.416311.003 РЭ;</w:t>
      </w:r>
    </w:p>
    <w:p w:rsidR="00D55588" w:rsidRPr="00D55588" w:rsidRDefault="00D55588" w:rsidP="00AD14A4">
      <w:r w:rsidRPr="00D55588">
        <w:t>- Руководство по эксплуатации Метеоскоп-М БВЕК. 43 1110.04РЭ;</w:t>
      </w:r>
    </w:p>
    <w:p w:rsidR="00D55588" w:rsidRPr="00D55588" w:rsidRDefault="00D55588" w:rsidP="00AD14A4">
      <w:r w:rsidRPr="00D55588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D55588" w:rsidP="00AD14A4">
      <w:r w:rsidRPr="00D55588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8554D9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D55588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Стерилизационная</w:t>
            </w:r>
          </w:p>
        </w:tc>
        <w:tc>
          <w:tcPr>
            <w:tcW w:w="2126" w:type="dxa"/>
            <w:vAlign w:val="center"/>
          </w:tcPr>
          <w:p w:rsidR="00D55588" w:rsidRPr="004D77C1" w:rsidRDefault="00D55588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D55588" w:rsidRPr="00D55588" w:rsidRDefault="00D55588" w:rsidP="00883461">
            <w:pPr>
              <w:pStyle w:val="a8"/>
              <w:rPr>
                <w:b/>
              </w:rPr>
            </w:pPr>
            <w:r w:rsidRPr="00D55588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55588" w:rsidRPr="00D55588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</w:pPr>
            <w:bookmarkStart w:id="16" w:name="t_IIа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D55588" w:rsidRPr="004D77C1" w:rsidRDefault="00D55588" w:rsidP="004A3174">
            <w:pPr>
              <w:pStyle w:val="a8"/>
            </w:pPr>
            <w:r>
              <w:t>25.3; 25.1; 25.3</w:t>
            </w: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25.2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</w:pPr>
            <w:bookmarkStart w:id="17" w:name="tns_IIа_z1"/>
            <w:bookmarkEnd w:id="17"/>
            <w:r>
              <w:t>ТНС-индекс, ºС</w:t>
            </w:r>
          </w:p>
        </w:tc>
        <w:tc>
          <w:tcPr>
            <w:tcW w:w="2126" w:type="dxa"/>
            <w:vAlign w:val="center"/>
          </w:tcPr>
          <w:p w:rsidR="00D55588" w:rsidRDefault="00D55588" w:rsidP="004A3174">
            <w:pPr>
              <w:pStyle w:val="a8"/>
            </w:pPr>
            <w:r>
              <w:t>23.4; 23.3; 23.4</w:t>
            </w: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23.4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  <w:r>
              <w:t>&lt;25.2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</w:pPr>
            <w:bookmarkStart w:id="18" w:name="skor_IIа_z1"/>
            <w:bookmarkEnd w:id="18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D55588" w:rsidRDefault="00D55588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</w:pPr>
            <w:bookmarkStart w:id="19" w:name="vl_IIа_z1"/>
            <w:bookmarkEnd w:id="19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D55588" w:rsidRDefault="00D55588" w:rsidP="004A3174">
            <w:pPr>
              <w:pStyle w:val="a8"/>
            </w:pPr>
            <w:r>
              <w:t>40.3; 40.6; 40.3</w:t>
            </w: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40.4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</w:pPr>
            <w:bookmarkStart w:id="20" w:name="tepl_IIа_z1"/>
            <w:bookmarkEnd w:id="20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D55588" w:rsidRDefault="00D55588" w:rsidP="004A3174">
            <w:pPr>
              <w:pStyle w:val="a8"/>
            </w:pPr>
            <w:r>
              <w:t>62.3</w:t>
            </w: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62.3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</w:pPr>
            <w:bookmarkStart w:id="21" w:name="doza_IIа_z1"/>
            <w:bookmarkEnd w:id="21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D55588" w:rsidRDefault="00D55588" w:rsidP="004A3174">
            <w:pPr>
              <w:pStyle w:val="a8"/>
            </w:pPr>
            <w:r>
              <w:t>112</w:t>
            </w:r>
          </w:p>
        </w:tc>
        <w:tc>
          <w:tcPr>
            <w:tcW w:w="1276" w:type="dxa"/>
            <w:vAlign w:val="center"/>
          </w:tcPr>
          <w:p w:rsidR="00D55588" w:rsidRPr="004D77C1" w:rsidRDefault="00D55588" w:rsidP="00883461">
            <w:pPr>
              <w:pStyle w:val="a8"/>
            </w:pPr>
            <w:r>
              <w:t>112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  <w:tr w:rsidR="00D55588" w:rsidRPr="004D77C1" w:rsidTr="004A3174">
        <w:trPr>
          <w:jc w:val="center"/>
        </w:trPr>
        <w:tc>
          <w:tcPr>
            <w:tcW w:w="3119" w:type="dxa"/>
            <w:vAlign w:val="center"/>
          </w:tcPr>
          <w:p w:rsidR="00D55588" w:rsidRPr="00D55588" w:rsidRDefault="00D55588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2" w:name="doza_max_ss"/>
            <w:bookmarkEnd w:id="22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D55588" w:rsidRDefault="00D55588" w:rsidP="004A3174">
            <w:pPr>
              <w:pStyle w:val="a8"/>
            </w:pPr>
            <w:r>
              <w:t>112</w:t>
            </w:r>
          </w:p>
        </w:tc>
        <w:tc>
          <w:tcPr>
            <w:tcW w:w="1276" w:type="dxa"/>
            <w:vAlign w:val="center"/>
          </w:tcPr>
          <w:p w:rsidR="00D55588" w:rsidRDefault="00D55588" w:rsidP="00883461">
            <w:pPr>
              <w:pStyle w:val="a8"/>
            </w:pPr>
            <w:r>
              <w:t>112</w:t>
            </w:r>
          </w:p>
        </w:tc>
        <w:tc>
          <w:tcPr>
            <w:tcW w:w="1417" w:type="dxa"/>
            <w:vAlign w:val="center"/>
          </w:tcPr>
          <w:p w:rsidR="00D55588" w:rsidRDefault="00D55588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55588" w:rsidRDefault="00D55588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D55588" w:rsidRPr="00D55588">
          <w:rPr>
            <w:bCs/>
          </w:rPr>
          <w:t>-</w:t>
        </w:r>
        <w:r w:rsidR="00D55588" w:rsidRPr="00D55588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D55588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55588" w:rsidTr="00D5558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D55588" w:rsidP="00AA46ED">
            <w:pPr>
              <w:pStyle w:val="a8"/>
            </w:pPr>
            <w:r w:rsidRPr="00D5558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D55588" w:rsidP="00AA46ED">
            <w:pPr>
              <w:pStyle w:val="a8"/>
            </w:pPr>
            <w:r w:rsidRPr="00D5558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D55588" w:rsidP="00AA46ED">
            <w:pPr>
              <w:pStyle w:val="a8"/>
            </w:pPr>
            <w:r w:rsidRPr="00D55588">
              <w:t>Митяева Ольга Александровна</w:t>
            </w:r>
          </w:p>
        </w:tc>
      </w:tr>
      <w:tr w:rsidR="00AA46ED" w:rsidRPr="00D55588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5558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5558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5558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D55588" w:rsidTr="00D5558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D55588" w:rsidP="00E22B17">
            <w:pPr>
              <w:pStyle w:val="a8"/>
            </w:pPr>
            <w:r w:rsidRPr="00D5558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D55588" w:rsidP="00E22B17">
            <w:pPr>
              <w:pStyle w:val="a8"/>
            </w:pPr>
            <w:r w:rsidRPr="00D5558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D55588" w:rsidP="00E22B17">
            <w:pPr>
              <w:pStyle w:val="a8"/>
            </w:pPr>
            <w:r w:rsidRPr="00D55588">
              <w:t>Лукичев Дмитрий Олегович</w:t>
            </w:r>
          </w:p>
        </w:tc>
      </w:tr>
      <w:tr w:rsidR="00E22B17" w:rsidRPr="00D55588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D55588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D55588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D55588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588" w:rsidRDefault="00D55588" w:rsidP="0076042D">
      <w:pPr>
        <w:pStyle w:val="a9"/>
      </w:pPr>
      <w:r>
        <w:separator/>
      </w:r>
    </w:p>
  </w:endnote>
  <w:endnote w:type="continuationSeparator" w:id="0">
    <w:p w:rsidR="00D55588" w:rsidRDefault="00D5558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2766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11091/011-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8554D9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8554D9" w:rsidRPr="00C9085E">
            <w:rPr>
              <w:rStyle w:val="ad"/>
              <w:sz w:val="20"/>
              <w:szCs w:val="20"/>
            </w:rPr>
            <w:fldChar w:fldCharType="separate"/>
          </w:r>
          <w:r w:rsidR="00276613">
            <w:rPr>
              <w:rStyle w:val="ad"/>
              <w:noProof/>
              <w:sz w:val="20"/>
              <w:szCs w:val="20"/>
            </w:rPr>
            <w:t>1</w:t>
          </w:r>
          <w:r w:rsidR="008554D9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76613" w:rsidRPr="00276613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588" w:rsidRDefault="00D55588" w:rsidP="0076042D">
      <w:pPr>
        <w:pStyle w:val="a9"/>
      </w:pPr>
      <w:r>
        <w:separator/>
      </w:r>
    </w:p>
  </w:footnote>
  <w:footnote w:type="continuationSeparator" w:id="0">
    <w:p w:rsidR="00D55588" w:rsidRDefault="00D5558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Iа"/>
    <w:docVar w:name="ceh_info" w:val=" Стерилизационная"/>
    <w:docVar w:name="class" w:val="2"/>
    <w:docVar w:name="close_doc_flag" w:val="0"/>
    <w:docVar w:name="co_classes" w:val="   "/>
    <w:docVar w:name="codeok" w:val=" 2427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1- М "/>
    <w:docVar w:name="oborud" w:val="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A353507A494ACCBE9E28FF22693B39"/>
    <w:docVar w:name="rm_id" w:val="133"/>
    <w:docVar w:name="rm_name" w:val=" Медицинская сестра стерилизационной "/>
    <w:docVar w:name="rm_number" w:val=" 11091/011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Дезинфицирующие средства "/>
    <w:docVar w:name="version" w:val="51"/>
    <w:docVar w:name="zona_name" w:val="Стерилизационная"/>
    <w:docVar w:name="zona_time" w:val="100"/>
    <w:docVar w:name="zona1_cat_rab" w:val="IIа"/>
    <w:docVar w:name="zona1_poza" w:val="0"/>
    <w:docVar w:name="zona1_type" w:val="1"/>
  </w:docVars>
  <w:rsids>
    <w:rsidRoot w:val="008554D9"/>
    <w:rsid w:val="00025683"/>
    <w:rsid w:val="00046815"/>
    <w:rsid w:val="00053C61"/>
    <w:rsid w:val="0005566C"/>
    <w:rsid w:val="000D1F5B"/>
    <w:rsid w:val="00110025"/>
    <w:rsid w:val="001429B1"/>
    <w:rsid w:val="001607C8"/>
    <w:rsid w:val="001F4D8D"/>
    <w:rsid w:val="00234932"/>
    <w:rsid w:val="00276613"/>
    <w:rsid w:val="002E55C6"/>
    <w:rsid w:val="00305B2F"/>
    <w:rsid w:val="00367816"/>
    <w:rsid w:val="00380D9D"/>
    <w:rsid w:val="003876C3"/>
    <w:rsid w:val="003C24DB"/>
    <w:rsid w:val="00402CAC"/>
    <w:rsid w:val="00444410"/>
    <w:rsid w:val="004A3174"/>
    <w:rsid w:val="004A47AD"/>
    <w:rsid w:val="004C4DB2"/>
    <w:rsid w:val="004D77C1"/>
    <w:rsid w:val="00563E94"/>
    <w:rsid w:val="00574BF5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6042D"/>
    <w:rsid w:val="007D1852"/>
    <w:rsid w:val="007D2CEA"/>
    <w:rsid w:val="00801EA0"/>
    <w:rsid w:val="00830D59"/>
    <w:rsid w:val="008554D9"/>
    <w:rsid w:val="00883461"/>
    <w:rsid w:val="008E68DE"/>
    <w:rsid w:val="0090588D"/>
    <w:rsid w:val="0092778A"/>
    <w:rsid w:val="00A12349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A5029"/>
    <w:rsid w:val="00BC2F3C"/>
    <w:rsid w:val="00C02721"/>
    <w:rsid w:val="00C9085E"/>
    <w:rsid w:val="00CE3307"/>
    <w:rsid w:val="00D1572D"/>
    <w:rsid w:val="00D55588"/>
    <w:rsid w:val="00D57B4C"/>
    <w:rsid w:val="00D76DF8"/>
    <w:rsid w:val="00DB5302"/>
    <w:rsid w:val="00DD6B1F"/>
    <w:rsid w:val="00E124F4"/>
    <w:rsid w:val="00E22B17"/>
    <w:rsid w:val="00E36337"/>
    <w:rsid w:val="00EB72AD"/>
    <w:rsid w:val="00EC37A1"/>
    <w:rsid w:val="00EF3DC4"/>
    <w:rsid w:val="00F76072"/>
    <w:rsid w:val="00F82253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1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2016-11-24T09:52:00Z</dcterms:created>
  <dcterms:modified xsi:type="dcterms:W3CDTF">2016-11-25T06:20:00Z</dcterms:modified>
</cp:coreProperties>
</file>